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4E" w:rsidRPr="00F84249" w:rsidRDefault="007B274E" w:rsidP="00192C0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>Приложение № 1</w:t>
      </w:r>
    </w:p>
    <w:p w:rsidR="007B274E" w:rsidRPr="00F84249" w:rsidRDefault="007B274E" w:rsidP="00192C0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7B274E" w:rsidRPr="00F84249" w:rsidRDefault="007B274E" w:rsidP="00192C0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Нижнепоповского сельского</w:t>
      </w:r>
      <w:r w:rsidRPr="00F84249">
        <w:rPr>
          <w:rFonts w:ascii="Times New Roman" w:hAnsi="Times New Roman"/>
          <w:sz w:val="24"/>
          <w:szCs w:val="24"/>
        </w:rPr>
        <w:t xml:space="preserve"> поселения </w:t>
      </w:r>
    </w:p>
    <w:p w:rsidR="007B274E" w:rsidRPr="00F84249" w:rsidRDefault="007B274E" w:rsidP="00192C0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>«Социальная поддержка граждан»</w:t>
      </w:r>
    </w:p>
    <w:p w:rsidR="007B274E" w:rsidRPr="00F84249" w:rsidRDefault="007B274E" w:rsidP="00192C07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B274E" w:rsidRPr="00F84249" w:rsidRDefault="007B274E" w:rsidP="00926F9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Сведения </w:t>
      </w:r>
    </w:p>
    <w:p w:rsidR="007B274E" w:rsidRPr="00F84249" w:rsidRDefault="007B274E" w:rsidP="00926F9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о показателях (индикаторах) муниципальной программы </w:t>
      </w:r>
      <w:r>
        <w:rPr>
          <w:rFonts w:ascii="Times New Roman" w:hAnsi="Times New Roman"/>
          <w:sz w:val="24"/>
          <w:szCs w:val="24"/>
        </w:rPr>
        <w:t>Нижнепоповского сельского</w:t>
      </w:r>
      <w:r w:rsidRPr="00F84249">
        <w:rPr>
          <w:rFonts w:ascii="Times New Roman" w:hAnsi="Times New Roman"/>
          <w:sz w:val="24"/>
          <w:szCs w:val="24"/>
        </w:rPr>
        <w:t xml:space="preserve"> поселения «Социальная поддержка граждан», подпрограмм муниципальной программы и их значениях.</w:t>
      </w:r>
    </w:p>
    <w:p w:rsidR="007B274E" w:rsidRDefault="007B274E" w:rsidP="00192C0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W w:w="15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7"/>
        <w:gridCol w:w="5380"/>
        <w:gridCol w:w="851"/>
        <w:gridCol w:w="1134"/>
        <w:gridCol w:w="850"/>
        <w:gridCol w:w="851"/>
        <w:gridCol w:w="141"/>
        <w:gridCol w:w="709"/>
        <w:gridCol w:w="709"/>
        <w:gridCol w:w="850"/>
        <w:gridCol w:w="993"/>
        <w:gridCol w:w="993"/>
        <w:gridCol w:w="993"/>
      </w:tblGrid>
      <w:tr w:rsidR="007B274E" w:rsidRPr="004E4A70" w:rsidTr="004E4A70">
        <w:tc>
          <w:tcPr>
            <w:tcW w:w="1107" w:type="dxa"/>
            <w:vMerge w:val="restart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380" w:type="dxa"/>
            <w:vMerge w:val="restart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Показатель (индикатор)             (наименование)</w:t>
            </w:r>
          </w:p>
        </w:tc>
        <w:tc>
          <w:tcPr>
            <w:tcW w:w="851" w:type="dxa"/>
            <w:vMerge w:val="restart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223" w:type="dxa"/>
            <w:gridSpan w:val="10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 xml:space="preserve"> Значения показателей</w:t>
            </w:r>
          </w:p>
        </w:tc>
      </w:tr>
      <w:tr w:rsidR="007B274E" w:rsidRPr="004E4A70" w:rsidTr="004E4A70">
        <w:tc>
          <w:tcPr>
            <w:tcW w:w="1107" w:type="dxa"/>
            <w:vMerge/>
          </w:tcPr>
          <w:p w:rsidR="007B274E" w:rsidRPr="004E4A70" w:rsidRDefault="007B274E" w:rsidP="004E4A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0" w:type="dxa"/>
            <w:vMerge/>
          </w:tcPr>
          <w:p w:rsidR="007B274E" w:rsidRPr="004E4A70" w:rsidRDefault="007B274E" w:rsidP="004E4A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B274E" w:rsidRPr="004E4A70" w:rsidRDefault="007B274E" w:rsidP="004E4A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2012 год (базовый)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2013 год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850" w:type="dxa"/>
            <w:gridSpan w:val="2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709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Количество граждан, получающих государственную пенсию за выслугу лет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Pr="004E4A70" w:rsidRDefault="007B274E" w:rsidP="006D24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2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Своевременная и в полном объеме выплата государственной пенсии за выслугу лет лицам, замещавшим муниципальные должности и должности муниципальной службы в поселении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134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2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Количество граждан, получающих адресную социальную помощь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Своевременная и в полном объеме выплата адресной социальной помощи.</w:t>
            </w:r>
          </w:p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134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B274E" w:rsidRPr="004E4A70" w:rsidTr="004E4A70">
        <w:tc>
          <w:tcPr>
            <w:tcW w:w="11732" w:type="dxa"/>
            <w:gridSpan w:val="9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Подпрограмма 1 «Выплата государственной пенсии за выслугу лет лицам, замещавшим муниципальные должности и должности муниципальной службы в поселении»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Количество граждан, получающих государственную пенсию за выслугу лет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B274E" w:rsidRDefault="007B274E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7B274E" w:rsidRDefault="007B274E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Default="007B274E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Default="007B274E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Default="007B274E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Default="007B274E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Default="007B274E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Своевременная и в полном объеме выплата государственной пенсии за выслугу лет лицам, замещавшим муниципальные должности и должности муниципальной службы в поселении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134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B274E" w:rsidRDefault="007B274E" w:rsidP="00226089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7B274E" w:rsidRDefault="007B274E" w:rsidP="00226089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Default="007B274E" w:rsidP="00226089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Default="007B274E" w:rsidP="00226089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Default="007B274E" w:rsidP="00226089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Default="007B274E" w:rsidP="00226089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7B274E" w:rsidRDefault="007B274E" w:rsidP="00226089">
            <w:r w:rsidRPr="00B54F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B274E" w:rsidRPr="004E4A70" w:rsidTr="004E4A70">
        <w:tc>
          <w:tcPr>
            <w:tcW w:w="11732" w:type="dxa"/>
            <w:gridSpan w:val="9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Подпрограмма 2 «Оказание материальной помощи для отдельных категорий граждан»</w:t>
            </w:r>
          </w:p>
        </w:tc>
        <w:tc>
          <w:tcPr>
            <w:tcW w:w="85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Количество граждан, получающих адресную социальную помощь</w:t>
            </w: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B274E" w:rsidRPr="004E4A70" w:rsidTr="004E4A70">
        <w:tc>
          <w:tcPr>
            <w:tcW w:w="1107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5380" w:type="dxa"/>
          </w:tcPr>
          <w:p w:rsidR="007B274E" w:rsidRPr="004E4A70" w:rsidRDefault="007B274E" w:rsidP="004E4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Своевременная и в полном объеме выплата адресной социальной помощи.</w:t>
            </w:r>
          </w:p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B274E" w:rsidRPr="004E4A70" w:rsidRDefault="007B274E" w:rsidP="004E4A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A70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134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B274E" w:rsidRPr="004E4A70" w:rsidRDefault="007B274E" w:rsidP="00226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7B274E" w:rsidRPr="00833A9A" w:rsidRDefault="007B274E" w:rsidP="00192C0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7B274E" w:rsidRPr="00833A9A" w:rsidSect="00D81C9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B3B"/>
    <w:rsid w:val="000126A7"/>
    <w:rsid w:val="00013280"/>
    <w:rsid w:val="00032665"/>
    <w:rsid w:val="00036B76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05EED"/>
    <w:rsid w:val="00110319"/>
    <w:rsid w:val="00114483"/>
    <w:rsid w:val="00117172"/>
    <w:rsid w:val="001213D5"/>
    <w:rsid w:val="0012667F"/>
    <w:rsid w:val="00130EA8"/>
    <w:rsid w:val="001366C2"/>
    <w:rsid w:val="00140805"/>
    <w:rsid w:val="0015335B"/>
    <w:rsid w:val="00161015"/>
    <w:rsid w:val="0016165C"/>
    <w:rsid w:val="00172BEA"/>
    <w:rsid w:val="00176CAB"/>
    <w:rsid w:val="001860F7"/>
    <w:rsid w:val="00192C07"/>
    <w:rsid w:val="00194B80"/>
    <w:rsid w:val="001977E8"/>
    <w:rsid w:val="001B200E"/>
    <w:rsid w:val="001B57AE"/>
    <w:rsid w:val="001B647F"/>
    <w:rsid w:val="001C273C"/>
    <w:rsid w:val="001C339E"/>
    <w:rsid w:val="001E073F"/>
    <w:rsid w:val="001E11C9"/>
    <w:rsid w:val="001F11E7"/>
    <w:rsid w:val="001F42FA"/>
    <w:rsid w:val="001F5DEE"/>
    <w:rsid w:val="00213533"/>
    <w:rsid w:val="0022104F"/>
    <w:rsid w:val="00226089"/>
    <w:rsid w:val="00231F9D"/>
    <w:rsid w:val="00233226"/>
    <w:rsid w:val="0023478E"/>
    <w:rsid w:val="00256E51"/>
    <w:rsid w:val="00284340"/>
    <w:rsid w:val="002959F3"/>
    <w:rsid w:val="002A74D3"/>
    <w:rsid w:val="002A7BE7"/>
    <w:rsid w:val="002B1FD5"/>
    <w:rsid w:val="002B6329"/>
    <w:rsid w:val="002E1912"/>
    <w:rsid w:val="002E2FDC"/>
    <w:rsid w:val="002F7A85"/>
    <w:rsid w:val="00305DA5"/>
    <w:rsid w:val="003060A0"/>
    <w:rsid w:val="00324D5F"/>
    <w:rsid w:val="0033177F"/>
    <w:rsid w:val="00344AD6"/>
    <w:rsid w:val="00344E0D"/>
    <w:rsid w:val="00356500"/>
    <w:rsid w:val="00356EC8"/>
    <w:rsid w:val="003607F3"/>
    <w:rsid w:val="00365EC4"/>
    <w:rsid w:val="00374EEA"/>
    <w:rsid w:val="00380B66"/>
    <w:rsid w:val="00385378"/>
    <w:rsid w:val="003868FA"/>
    <w:rsid w:val="003924DE"/>
    <w:rsid w:val="0039701D"/>
    <w:rsid w:val="00397457"/>
    <w:rsid w:val="003A3BB2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FF0"/>
    <w:rsid w:val="00457B02"/>
    <w:rsid w:val="00463F3C"/>
    <w:rsid w:val="004673DC"/>
    <w:rsid w:val="004752A5"/>
    <w:rsid w:val="00475943"/>
    <w:rsid w:val="0047633C"/>
    <w:rsid w:val="00476BC9"/>
    <w:rsid w:val="00476CC8"/>
    <w:rsid w:val="00477510"/>
    <w:rsid w:val="0048627D"/>
    <w:rsid w:val="00490B71"/>
    <w:rsid w:val="00490D2B"/>
    <w:rsid w:val="004A31F9"/>
    <w:rsid w:val="004A7136"/>
    <w:rsid w:val="004B3811"/>
    <w:rsid w:val="004C1D33"/>
    <w:rsid w:val="004C55E8"/>
    <w:rsid w:val="004D764A"/>
    <w:rsid w:val="004E4A70"/>
    <w:rsid w:val="004E582A"/>
    <w:rsid w:val="004E58D1"/>
    <w:rsid w:val="004E59BB"/>
    <w:rsid w:val="004E7D63"/>
    <w:rsid w:val="004F472A"/>
    <w:rsid w:val="0050783E"/>
    <w:rsid w:val="0051362F"/>
    <w:rsid w:val="00515B2C"/>
    <w:rsid w:val="00540E95"/>
    <w:rsid w:val="00542112"/>
    <w:rsid w:val="00542EE2"/>
    <w:rsid w:val="00545FB3"/>
    <w:rsid w:val="00547036"/>
    <w:rsid w:val="00547FBC"/>
    <w:rsid w:val="0055170F"/>
    <w:rsid w:val="00552B95"/>
    <w:rsid w:val="00554344"/>
    <w:rsid w:val="005617A0"/>
    <w:rsid w:val="00563E4E"/>
    <w:rsid w:val="00564049"/>
    <w:rsid w:val="005663ED"/>
    <w:rsid w:val="00576CA0"/>
    <w:rsid w:val="00593E49"/>
    <w:rsid w:val="005A2385"/>
    <w:rsid w:val="005A2A66"/>
    <w:rsid w:val="005B49D0"/>
    <w:rsid w:val="005B6F0D"/>
    <w:rsid w:val="005D55EC"/>
    <w:rsid w:val="005E23E2"/>
    <w:rsid w:val="005E47BF"/>
    <w:rsid w:val="005F5359"/>
    <w:rsid w:val="005F5647"/>
    <w:rsid w:val="005F70B3"/>
    <w:rsid w:val="005F7B38"/>
    <w:rsid w:val="00607504"/>
    <w:rsid w:val="006075E5"/>
    <w:rsid w:val="00611B48"/>
    <w:rsid w:val="00617DC2"/>
    <w:rsid w:val="006311EB"/>
    <w:rsid w:val="00641AA2"/>
    <w:rsid w:val="00643005"/>
    <w:rsid w:val="00661B23"/>
    <w:rsid w:val="00664B3B"/>
    <w:rsid w:val="00673ADA"/>
    <w:rsid w:val="00693B2F"/>
    <w:rsid w:val="00695574"/>
    <w:rsid w:val="0069584D"/>
    <w:rsid w:val="006A646E"/>
    <w:rsid w:val="006B1A83"/>
    <w:rsid w:val="006C06AE"/>
    <w:rsid w:val="006C4819"/>
    <w:rsid w:val="006D1A9C"/>
    <w:rsid w:val="006D2481"/>
    <w:rsid w:val="006D2BD0"/>
    <w:rsid w:val="006D52D7"/>
    <w:rsid w:val="00711327"/>
    <w:rsid w:val="0071277D"/>
    <w:rsid w:val="00713B6B"/>
    <w:rsid w:val="007222F6"/>
    <w:rsid w:val="00726C6E"/>
    <w:rsid w:val="00735501"/>
    <w:rsid w:val="0076494B"/>
    <w:rsid w:val="0077145D"/>
    <w:rsid w:val="00780F4A"/>
    <w:rsid w:val="007A6B45"/>
    <w:rsid w:val="007A767B"/>
    <w:rsid w:val="007B246B"/>
    <w:rsid w:val="007B274E"/>
    <w:rsid w:val="007C1C97"/>
    <w:rsid w:val="007C7E7F"/>
    <w:rsid w:val="007D64B9"/>
    <w:rsid w:val="007F2822"/>
    <w:rsid w:val="007F282D"/>
    <w:rsid w:val="007F3467"/>
    <w:rsid w:val="0082258E"/>
    <w:rsid w:val="008253B0"/>
    <w:rsid w:val="00830873"/>
    <w:rsid w:val="008316B8"/>
    <w:rsid w:val="00833A9A"/>
    <w:rsid w:val="00834D4A"/>
    <w:rsid w:val="008363E6"/>
    <w:rsid w:val="00836F09"/>
    <w:rsid w:val="008469DE"/>
    <w:rsid w:val="00872E86"/>
    <w:rsid w:val="00881C0F"/>
    <w:rsid w:val="008A1C44"/>
    <w:rsid w:val="008A455F"/>
    <w:rsid w:val="008C1D32"/>
    <w:rsid w:val="008C7B13"/>
    <w:rsid w:val="008D33A4"/>
    <w:rsid w:val="008D7C19"/>
    <w:rsid w:val="008E19B6"/>
    <w:rsid w:val="008E62EC"/>
    <w:rsid w:val="00922BDC"/>
    <w:rsid w:val="00926F9B"/>
    <w:rsid w:val="009279A6"/>
    <w:rsid w:val="00936495"/>
    <w:rsid w:val="00941E20"/>
    <w:rsid w:val="0094308C"/>
    <w:rsid w:val="00951F68"/>
    <w:rsid w:val="009558FD"/>
    <w:rsid w:val="00955CBD"/>
    <w:rsid w:val="00974FAB"/>
    <w:rsid w:val="0098199B"/>
    <w:rsid w:val="00982099"/>
    <w:rsid w:val="00983239"/>
    <w:rsid w:val="009B2068"/>
    <w:rsid w:val="009C17F7"/>
    <w:rsid w:val="009E298C"/>
    <w:rsid w:val="009E5489"/>
    <w:rsid w:val="009F381C"/>
    <w:rsid w:val="009F4523"/>
    <w:rsid w:val="009F6052"/>
    <w:rsid w:val="009F689F"/>
    <w:rsid w:val="00A03F6C"/>
    <w:rsid w:val="00A1011E"/>
    <w:rsid w:val="00A1721D"/>
    <w:rsid w:val="00A201B8"/>
    <w:rsid w:val="00A204A9"/>
    <w:rsid w:val="00A20A2D"/>
    <w:rsid w:val="00A26AFD"/>
    <w:rsid w:val="00A40EAA"/>
    <w:rsid w:val="00A43992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6971"/>
    <w:rsid w:val="00A8770F"/>
    <w:rsid w:val="00A91A03"/>
    <w:rsid w:val="00A931ED"/>
    <w:rsid w:val="00A9502B"/>
    <w:rsid w:val="00A97B57"/>
    <w:rsid w:val="00AA162C"/>
    <w:rsid w:val="00AA27CC"/>
    <w:rsid w:val="00AA7AAA"/>
    <w:rsid w:val="00AB4EEC"/>
    <w:rsid w:val="00AC5174"/>
    <w:rsid w:val="00AC5374"/>
    <w:rsid w:val="00AD1195"/>
    <w:rsid w:val="00AD3119"/>
    <w:rsid w:val="00AD3349"/>
    <w:rsid w:val="00AD3743"/>
    <w:rsid w:val="00AE7C0A"/>
    <w:rsid w:val="00AF082B"/>
    <w:rsid w:val="00AF0D8B"/>
    <w:rsid w:val="00B1051B"/>
    <w:rsid w:val="00B1149E"/>
    <w:rsid w:val="00B11FC4"/>
    <w:rsid w:val="00B157FE"/>
    <w:rsid w:val="00B17A8F"/>
    <w:rsid w:val="00B330CD"/>
    <w:rsid w:val="00B33939"/>
    <w:rsid w:val="00B35C9B"/>
    <w:rsid w:val="00B54FE2"/>
    <w:rsid w:val="00B622D7"/>
    <w:rsid w:val="00B72B8E"/>
    <w:rsid w:val="00B7590B"/>
    <w:rsid w:val="00B83979"/>
    <w:rsid w:val="00B85C84"/>
    <w:rsid w:val="00BA05F5"/>
    <w:rsid w:val="00BA1DE4"/>
    <w:rsid w:val="00BB74F7"/>
    <w:rsid w:val="00BB7E5D"/>
    <w:rsid w:val="00BC703F"/>
    <w:rsid w:val="00BC77F9"/>
    <w:rsid w:val="00BD2964"/>
    <w:rsid w:val="00BF09BF"/>
    <w:rsid w:val="00C1036C"/>
    <w:rsid w:val="00C14E5D"/>
    <w:rsid w:val="00C2292B"/>
    <w:rsid w:val="00C258FC"/>
    <w:rsid w:val="00C26AE9"/>
    <w:rsid w:val="00C47FC1"/>
    <w:rsid w:val="00C57324"/>
    <w:rsid w:val="00C6162E"/>
    <w:rsid w:val="00C62C59"/>
    <w:rsid w:val="00C66260"/>
    <w:rsid w:val="00C73A44"/>
    <w:rsid w:val="00C76E39"/>
    <w:rsid w:val="00C84506"/>
    <w:rsid w:val="00C92CAC"/>
    <w:rsid w:val="00CA3CC4"/>
    <w:rsid w:val="00CB15C3"/>
    <w:rsid w:val="00CB7BB6"/>
    <w:rsid w:val="00CC10EA"/>
    <w:rsid w:val="00CC54C5"/>
    <w:rsid w:val="00CC64EF"/>
    <w:rsid w:val="00CC7424"/>
    <w:rsid w:val="00CE5311"/>
    <w:rsid w:val="00CE6B99"/>
    <w:rsid w:val="00CF1392"/>
    <w:rsid w:val="00CF2FB8"/>
    <w:rsid w:val="00D00C7D"/>
    <w:rsid w:val="00D05D8F"/>
    <w:rsid w:val="00D10C3E"/>
    <w:rsid w:val="00D25C07"/>
    <w:rsid w:val="00D471CA"/>
    <w:rsid w:val="00D579DA"/>
    <w:rsid w:val="00D60977"/>
    <w:rsid w:val="00D61439"/>
    <w:rsid w:val="00D619CA"/>
    <w:rsid w:val="00D63A55"/>
    <w:rsid w:val="00D67627"/>
    <w:rsid w:val="00D7630C"/>
    <w:rsid w:val="00D81C94"/>
    <w:rsid w:val="00D87A9F"/>
    <w:rsid w:val="00D9263E"/>
    <w:rsid w:val="00D94748"/>
    <w:rsid w:val="00DA21AA"/>
    <w:rsid w:val="00DA7BCF"/>
    <w:rsid w:val="00DB214D"/>
    <w:rsid w:val="00DB6B75"/>
    <w:rsid w:val="00DC1B4C"/>
    <w:rsid w:val="00DD0347"/>
    <w:rsid w:val="00DD1A50"/>
    <w:rsid w:val="00DD5E7D"/>
    <w:rsid w:val="00DE4758"/>
    <w:rsid w:val="00DE5A34"/>
    <w:rsid w:val="00DE71F5"/>
    <w:rsid w:val="00DF0851"/>
    <w:rsid w:val="00DF0B30"/>
    <w:rsid w:val="00DF3315"/>
    <w:rsid w:val="00DF6EB1"/>
    <w:rsid w:val="00E07AD1"/>
    <w:rsid w:val="00E203FD"/>
    <w:rsid w:val="00E238B7"/>
    <w:rsid w:val="00E2717D"/>
    <w:rsid w:val="00E27F33"/>
    <w:rsid w:val="00E305A3"/>
    <w:rsid w:val="00E3461F"/>
    <w:rsid w:val="00E34C49"/>
    <w:rsid w:val="00E423E9"/>
    <w:rsid w:val="00E54CC2"/>
    <w:rsid w:val="00E5751B"/>
    <w:rsid w:val="00E6245E"/>
    <w:rsid w:val="00E62850"/>
    <w:rsid w:val="00E66995"/>
    <w:rsid w:val="00E73A34"/>
    <w:rsid w:val="00E90EEA"/>
    <w:rsid w:val="00E91F95"/>
    <w:rsid w:val="00E93428"/>
    <w:rsid w:val="00E95A1D"/>
    <w:rsid w:val="00E97230"/>
    <w:rsid w:val="00E972B6"/>
    <w:rsid w:val="00EA3D1A"/>
    <w:rsid w:val="00EB58C5"/>
    <w:rsid w:val="00EB5B08"/>
    <w:rsid w:val="00EC2547"/>
    <w:rsid w:val="00EC781F"/>
    <w:rsid w:val="00F02442"/>
    <w:rsid w:val="00F12167"/>
    <w:rsid w:val="00F12FB1"/>
    <w:rsid w:val="00F16270"/>
    <w:rsid w:val="00F16FDE"/>
    <w:rsid w:val="00F35052"/>
    <w:rsid w:val="00F46A95"/>
    <w:rsid w:val="00F52D39"/>
    <w:rsid w:val="00F53BEE"/>
    <w:rsid w:val="00F5777E"/>
    <w:rsid w:val="00F61049"/>
    <w:rsid w:val="00F62FEB"/>
    <w:rsid w:val="00F637AF"/>
    <w:rsid w:val="00F7341C"/>
    <w:rsid w:val="00F7702A"/>
    <w:rsid w:val="00F80CFF"/>
    <w:rsid w:val="00F839B2"/>
    <w:rsid w:val="00F84249"/>
    <w:rsid w:val="00F873D2"/>
    <w:rsid w:val="00F875E5"/>
    <w:rsid w:val="00F90BD1"/>
    <w:rsid w:val="00F910F8"/>
    <w:rsid w:val="00F911A6"/>
    <w:rsid w:val="00FB225E"/>
    <w:rsid w:val="00FC0A46"/>
    <w:rsid w:val="00FC4F42"/>
    <w:rsid w:val="00FD4084"/>
    <w:rsid w:val="00FD616E"/>
    <w:rsid w:val="00FD67A5"/>
    <w:rsid w:val="00FD793E"/>
    <w:rsid w:val="00FE0779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33A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1</Pages>
  <Words>255</Words>
  <Characters>1460</Characters>
  <Application>Microsoft Office Outlook</Application>
  <DocSecurity>0</DocSecurity>
  <Lines>0</Lines>
  <Paragraphs>0</Paragraphs>
  <ScaleCrop>false</ScaleCrop>
  <Company>Белокалитвинское городское поселение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51</cp:revision>
  <cp:lastPrinted>2013-10-16T11:15:00Z</cp:lastPrinted>
  <dcterms:created xsi:type="dcterms:W3CDTF">2013-09-28T10:37:00Z</dcterms:created>
  <dcterms:modified xsi:type="dcterms:W3CDTF">2013-10-16T11:15:00Z</dcterms:modified>
</cp:coreProperties>
</file>